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124" w:rsidRDefault="00042124">
      <w:r w:rsidRPr="001A424A"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77pt;height:656.25pt;visibility:visible">
            <v:imagedata r:id="rId4" o:title=""/>
          </v:shape>
        </w:pict>
      </w:r>
    </w:p>
    <w:p w:rsidR="00042124" w:rsidRDefault="00042124"/>
    <w:p w:rsidR="00042124" w:rsidRDefault="00042124"/>
    <w:p w:rsidR="00042124" w:rsidRDefault="00042124"/>
    <w:p w:rsidR="00042124" w:rsidRDefault="00042124">
      <w:bookmarkStart w:id="0" w:name="_GoBack"/>
      <w:bookmarkEnd w:id="0"/>
    </w:p>
    <w:p w:rsidR="00042124" w:rsidRDefault="00042124"/>
    <w:p w:rsidR="00042124" w:rsidRDefault="00042124">
      <w:r w:rsidRPr="001A424A">
        <w:rPr>
          <w:noProof/>
          <w:lang w:val="en-US"/>
        </w:rPr>
        <w:pict>
          <v:shape id="Рисунок 2" o:spid="_x0000_i1026" type="#_x0000_t75" style="width:477pt;height:656.25pt;visibility:visible">
            <v:imagedata r:id="rId5" o:title=""/>
          </v:shape>
        </w:pict>
      </w:r>
    </w:p>
    <w:sectPr w:rsidR="00042124" w:rsidSect="00F22BC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76D9"/>
    <w:rsid w:val="00042124"/>
    <w:rsid w:val="001A424A"/>
    <w:rsid w:val="006C76D9"/>
    <w:rsid w:val="00797877"/>
    <w:rsid w:val="00B47C6F"/>
    <w:rsid w:val="00E91910"/>
    <w:rsid w:val="00EF085F"/>
    <w:rsid w:val="00F22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BC7"/>
    <w:pPr>
      <w:spacing w:after="200" w:line="276" w:lineRule="auto"/>
    </w:pPr>
    <w:rPr>
      <w:rFonts w:cs="Calibri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47C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7C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1</Words>
  <Characters>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Uirist</dc:creator>
  <cp:keywords/>
  <dc:description/>
  <cp:lastModifiedBy>admin</cp:lastModifiedBy>
  <cp:revision>2</cp:revision>
  <dcterms:created xsi:type="dcterms:W3CDTF">2021-01-18T06:33:00Z</dcterms:created>
  <dcterms:modified xsi:type="dcterms:W3CDTF">2021-01-18T06:33:00Z</dcterms:modified>
</cp:coreProperties>
</file>